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2D1" w:rsidRPr="005C21C4" w:rsidRDefault="000032D1" w:rsidP="00BF2974">
      <w:pPr>
        <w:suppressAutoHyphens/>
        <w:spacing w:after="0"/>
        <w:ind w:left="4956" w:firstLine="708"/>
        <w:jc w:val="right"/>
        <w:rPr>
          <w:rFonts w:ascii="Times New Roman" w:hAnsi="Times New Roman"/>
          <w:b/>
          <w:i/>
          <w:sz w:val="20"/>
          <w:szCs w:val="20"/>
          <w:lang w:eastAsia="ar-SA"/>
        </w:rPr>
      </w:pPr>
      <w:r w:rsidRPr="005C21C4">
        <w:rPr>
          <w:rFonts w:ascii="Times New Roman" w:hAnsi="Times New Roman"/>
          <w:b/>
          <w:i/>
          <w:sz w:val="20"/>
          <w:szCs w:val="20"/>
          <w:lang w:eastAsia="ar-SA"/>
        </w:rPr>
        <w:t xml:space="preserve">Załącznik  nr 2 </w:t>
      </w:r>
    </w:p>
    <w:p w:rsidR="000032D1" w:rsidRPr="005C21C4" w:rsidRDefault="000032D1" w:rsidP="00BF2974">
      <w:pPr>
        <w:suppressAutoHyphens/>
        <w:spacing w:after="0"/>
        <w:ind w:left="4956" w:firstLine="708"/>
        <w:jc w:val="right"/>
        <w:rPr>
          <w:rFonts w:ascii="Times New Roman" w:hAnsi="Times New Roman"/>
          <w:i/>
          <w:sz w:val="20"/>
          <w:szCs w:val="20"/>
          <w:lang w:eastAsia="ar-SA"/>
        </w:rPr>
      </w:pPr>
      <w:r w:rsidRPr="005C21C4">
        <w:rPr>
          <w:rFonts w:ascii="Times New Roman" w:hAnsi="Times New Roman"/>
          <w:i/>
          <w:sz w:val="20"/>
          <w:szCs w:val="20"/>
          <w:lang w:eastAsia="ar-SA"/>
        </w:rPr>
        <w:t xml:space="preserve">do </w:t>
      </w:r>
      <w:r>
        <w:rPr>
          <w:rFonts w:ascii="Times New Roman" w:hAnsi="Times New Roman"/>
          <w:i/>
          <w:sz w:val="20"/>
          <w:szCs w:val="20"/>
          <w:lang w:eastAsia="ar-SA"/>
        </w:rPr>
        <w:t>O</w:t>
      </w:r>
      <w:r w:rsidRPr="005C21C4">
        <w:rPr>
          <w:rFonts w:ascii="Times New Roman" w:hAnsi="Times New Roman"/>
          <w:i/>
          <w:sz w:val="20"/>
          <w:szCs w:val="20"/>
          <w:lang w:eastAsia="ar-SA"/>
        </w:rPr>
        <w:t xml:space="preserve">głoszenia nr </w:t>
      </w:r>
      <w:r>
        <w:rPr>
          <w:rFonts w:ascii="Times New Roman" w:hAnsi="Times New Roman"/>
          <w:i/>
          <w:sz w:val="20"/>
          <w:szCs w:val="20"/>
          <w:lang w:eastAsia="ar-SA"/>
        </w:rPr>
        <w:t>2</w:t>
      </w:r>
    </w:p>
    <w:p w:rsidR="000032D1" w:rsidRPr="005C21C4" w:rsidRDefault="000032D1" w:rsidP="00C31B29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ab/>
      </w:r>
      <w:r w:rsidRPr="005C21C4">
        <w:rPr>
          <w:rFonts w:ascii="Times New Roman" w:hAnsi="Times New Roman"/>
          <w:sz w:val="24"/>
          <w:szCs w:val="24"/>
          <w:lang w:eastAsia="ar-SA"/>
        </w:rPr>
        <w:tab/>
      </w:r>
      <w:r w:rsidRPr="005C21C4">
        <w:rPr>
          <w:rFonts w:ascii="Times New Roman" w:hAnsi="Times New Roman"/>
          <w:sz w:val="24"/>
          <w:szCs w:val="24"/>
          <w:lang w:eastAsia="ar-SA"/>
        </w:rPr>
        <w:tab/>
      </w:r>
      <w:r w:rsidRPr="005C21C4">
        <w:rPr>
          <w:rFonts w:ascii="Times New Roman" w:hAnsi="Times New Roman"/>
          <w:sz w:val="24"/>
          <w:szCs w:val="24"/>
          <w:lang w:eastAsia="ar-SA"/>
        </w:rPr>
        <w:tab/>
      </w:r>
      <w:r w:rsidRPr="005C21C4">
        <w:rPr>
          <w:rFonts w:ascii="Times New Roman" w:hAnsi="Times New Roman"/>
          <w:sz w:val="24"/>
          <w:szCs w:val="24"/>
          <w:lang w:eastAsia="ar-SA"/>
        </w:rPr>
        <w:tab/>
      </w:r>
      <w:r w:rsidRPr="005C21C4">
        <w:rPr>
          <w:rFonts w:ascii="Times New Roman" w:hAnsi="Times New Roman"/>
          <w:sz w:val="24"/>
          <w:szCs w:val="24"/>
          <w:lang w:eastAsia="ar-SA"/>
        </w:rPr>
        <w:tab/>
      </w:r>
      <w:r w:rsidRPr="005C21C4">
        <w:rPr>
          <w:rFonts w:ascii="Times New Roman" w:hAnsi="Times New Roman"/>
          <w:sz w:val="24"/>
          <w:szCs w:val="24"/>
          <w:lang w:eastAsia="ar-SA"/>
        </w:rPr>
        <w:tab/>
      </w:r>
    </w:p>
    <w:p w:rsidR="000032D1" w:rsidRPr="005C21C4" w:rsidRDefault="000032D1" w:rsidP="00C31B29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>Wykonawca:</w:t>
      </w:r>
    </w:p>
    <w:p w:rsidR="000032D1" w:rsidRPr="005C21C4" w:rsidRDefault="000032D1" w:rsidP="00922DFF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>........................................................................</w:t>
      </w:r>
    </w:p>
    <w:p w:rsidR="000032D1" w:rsidRPr="005C21C4" w:rsidRDefault="000032D1" w:rsidP="00922DFF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>........................................................................</w:t>
      </w:r>
    </w:p>
    <w:p w:rsidR="000032D1" w:rsidRPr="005C21C4" w:rsidRDefault="000032D1" w:rsidP="00922DFF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>........................................................................</w:t>
      </w:r>
    </w:p>
    <w:p w:rsidR="000032D1" w:rsidRPr="005C21C4" w:rsidRDefault="000032D1" w:rsidP="00922DFF">
      <w:pPr>
        <w:suppressAutoHyphens/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 xml:space="preserve">     </w:t>
      </w:r>
      <w:r w:rsidRPr="005C21C4">
        <w:rPr>
          <w:rFonts w:ascii="Times New Roman" w:hAnsi="Times New Roman"/>
          <w:i/>
          <w:sz w:val="24"/>
          <w:szCs w:val="24"/>
          <w:lang w:eastAsia="ar-SA"/>
        </w:rPr>
        <w:t>(nazwa, adres, NIP)</w:t>
      </w:r>
    </w:p>
    <w:p w:rsidR="000032D1" w:rsidRPr="005C21C4" w:rsidRDefault="000032D1" w:rsidP="00C31B29">
      <w:pPr>
        <w:suppressAutoHyphens/>
        <w:spacing w:after="0"/>
        <w:rPr>
          <w:rFonts w:ascii="Times New Roman" w:hAnsi="Times New Roman"/>
          <w:b/>
          <w:sz w:val="24"/>
          <w:szCs w:val="24"/>
          <w:lang w:eastAsia="ar-SA"/>
        </w:rPr>
      </w:pPr>
    </w:p>
    <w:p w:rsidR="000032D1" w:rsidRPr="005C21C4" w:rsidRDefault="000032D1" w:rsidP="00C31B29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5C21C4">
        <w:rPr>
          <w:rFonts w:ascii="Times New Roman" w:hAnsi="Times New Roman"/>
          <w:b/>
          <w:sz w:val="28"/>
          <w:szCs w:val="28"/>
          <w:lang w:eastAsia="ar-SA"/>
        </w:rPr>
        <w:t>Doświadczenie Oferenta- wykaz wykonanych robót</w:t>
      </w:r>
    </w:p>
    <w:p w:rsidR="000032D1" w:rsidRPr="005C21C4" w:rsidRDefault="000032D1" w:rsidP="007556F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0032D1" w:rsidRPr="005C21C4" w:rsidRDefault="000032D1" w:rsidP="00C75842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 xml:space="preserve">Składając ofertę na </w:t>
      </w:r>
      <w:r w:rsidRPr="005C21C4">
        <w:rPr>
          <w:rFonts w:ascii="Times New Roman" w:hAnsi="Times New Roman"/>
          <w:b/>
          <w:sz w:val="24"/>
          <w:szCs w:val="24"/>
        </w:rPr>
        <w:t>„</w:t>
      </w:r>
      <w:r w:rsidRPr="00BB2943">
        <w:rPr>
          <w:rFonts w:ascii="Times New Roman" w:hAnsi="Times New Roman"/>
          <w:b/>
          <w:sz w:val="24"/>
          <w:szCs w:val="24"/>
        </w:rPr>
        <w:t>Remont elementów konstrukcyjno- budowlanych kościoła pw. św. Marcina w Długiem Starem</w:t>
      </w:r>
      <w:r w:rsidRPr="005C21C4">
        <w:rPr>
          <w:rFonts w:ascii="Times New Roman" w:hAnsi="Times New Roman"/>
          <w:b/>
          <w:sz w:val="24"/>
          <w:szCs w:val="24"/>
        </w:rPr>
        <w:t>”</w:t>
      </w:r>
      <w:r w:rsidRPr="005C21C4">
        <w:rPr>
          <w:rFonts w:ascii="Times New Roman" w:hAnsi="Times New Roman"/>
          <w:b/>
          <w:sz w:val="24"/>
          <w:szCs w:val="24"/>
          <w:lang w:eastAsia="ar-SA"/>
        </w:rPr>
        <w:t>,</w:t>
      </w:r>
      <w:r w:rsidRPr="005C21C4">
        <w:rPr>
          <w:rFonts w:ascii="Times New Roman" w:hAnsi="Times New Roman"/>
          <w:sz w:val="24"/>
          <w:szCs w:val="24"/>
          <w:lang w:eastAsia="ar-SA"/>
        </w:rPr>
        <w:t xml:space="preserve"> oświadczam, iż wykonaliśmy następujące roboty budowlane:</w:t>
      </w:r>
    </w:p>
    <w:p w:rsidR="000032D1" w:rsidRPr="005C21C4" w:rsidRDefault="000032D1" w:rsidP="00C31B29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2431"/>
        <w:gridCol w:w="3045"/>
        <w:gridCol w:w="1430"/>
        <w:gridCol w:w="1470"/>
      </w:tblGrid>
      <w:tr w:rsidR="000032D1" w:rsidRPr="005C21C4" w:rsidTr="005C21C4">
        <w:trPr>
          <w:trHeight w:val="536"/>
        </w:trPr>
        <w:tc>
          <w:tcPr>
            <w:tcW w:w="570" w:type="dxa"/>
            <w:vAlign w:val="center"/>
          </w:tcPr>
          <w:p w:rsidR="000032D1" w:rsidRPr="005C21C4" w:rsidRDefault="000032D1" w:rsidP="00CE705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431" w:type="dxa"/>
            <w:vAlign w:val="center"/>
          </w:tcPr>
          <w:p w:rsidR="000032D1" w:rsidRPr="005C21C4" w:rsidRDefault="000032D1" w:rsidP="0072642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Nazwa i adres podmiotu na rzecz, którego wykonano roboty budowlane </w:t>
            </w:r>
          </w:p>
        </w:tc>
        <w:tc>
          <w:tcPr>
            <w:tcW w:w="3045" w:type="dxa"/>
            <w:vAlign w:val="center"/>
          </w:tcPr>
          <w:p w:rsidR="000032D1" w:rsidRPr="005C21C4" w:rsidRDefault="000032D1" w:rsidP="0072642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Opis wykonywanych robót </w:t>
            </w:r>
          </w:p>
          <w:p w:rsidR="000032D1" w:rsidRPr="005C21C4" w:rsidRDefault="000032D1" w:rsidP="0072642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(pozwalający na ocenę spełnienia warunków udziału w postępowaniu) </w:t>
            </w:r>
          </w:p>
          <w:p w:rsidR="000032D1" w:rsidRPr="005C21C4" w:rsidRDefault="000032D1" w:rsidP="0072642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Miejsce wykonanych robót </w:t>
            </w:r>
          </w:p>
        </w:tc>
        <w:tc>
          <w:tcPr>
            <w:tcW w:w="1430" w:type="dxa"/>
          </w:tcPr>
          <w:p w:rsidR="000032D1" w:rsidRPr="005C21C4" w:rsidRDefault="000032D1" w:rsidP="00DE745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0032D1" w:rsidRPr="005C21C4" w:rsidRDefault="000032D1" w:rsidP="00DE745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Wartość zamówienia brutto (zł)</w:t>
            </w:r>
          </w:p>
        </w:tc>
        <w:tc>
          <w:tcPr>
            <w:tcW w:w="1470" w:type="dxa"/>
            <w:vAlign w:val="center"/>
          </w:tcPr>
          <w:p w:rsidR="000032D1" w:rsidRPr="005C21C4" w:rsidRDefault="000032D1" w:rsidP="00DE745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Termin realizacji</w:t>
            </w:r>
          </w:p>
        </w:tc>
      </w:tr>
      <w:tr w:rsidR="000032D1" w:rsidRPr="005C21C4" w:rsidTr="005C21C4">
        <w:trPr>
          <w:trHeight w:val="536"/>
        </w:trPr>
        <w:tc>
          <w:tcPr>
            <w:tcW w:w="570" w:type="dxa"/>
          </w:tcPr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431" w:type="dxa"/>
          </w:tcPr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045" w:type="dxa"/>
          </w:tcPr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30" w:type="dxa"/>
          </w:tcPr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70" w:type="dxa"/>
          </w:tcPr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032D1" w:rsidRPr="005C21C4" w:rsidTr="005C21C4">
        <w:trPr>
          <w:trHeight w:val="536"/>
        </w:trPr>
        <w:tc>
          <w:tcPr>
            <w:tcW w:w="570" w:type="dxa"/>
          </w:tcPr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431" w:type="dxa"/>
          </w:tcPr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045" w:type="dxa"/>
          </w:tcPr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30" w:type="dxa"/>
          </w:tcPr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70" w:type="dxa"/>
          </w:tcPr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032D1" w:rsidRPr="005C21C4" w:rsidTr="005C21C4">
        <w:trPr>
          <w:trHeight w:val="520"/>
        </w:trPr>
        <w:tc>
          <w:tcPr>
            <w:tcW w:w="570" w:type="dxa"/>
          </w:tcPr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431" w:type="dxa"/>
          </w:tcPr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045" w:type="dxa"/>
          </w:tcPr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30" w:type="dxa"/>
          </w:tcPr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70" w:type="dxa"/>
          </w:tcPr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0032D1" w:rsidRPr="005C21C4" w:rsidRDefault="000032D1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0032D1" w:rsidRPr="005C21C4" w:rsidRDefault="000032D1" w:rsidP="00C31B29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032D1" w:rsidRPr="005C21C4" w:rsidRDefault="000032D1" w:rsidP="0049749C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>Oświadczam, iż wszystkie wyżej wymienione roboty budowlane zostały zrealizowane w sposób należyty i zgodny z warunkami umowy.</w:t>
      </w:r>
    </w:p>
    <w:p w:rsidR="000032D1" w:rsidRPr="005C21C4" w:rsidRDefault="000032D1" w:rsidP="0049749C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032D1" w:rsidRPr="005C21C4" w:rsidRDefault="000032D1" w:rsidP="00A75E14">
      <w:pPr>
        <w:suppressAutoHyphens/>
        <w:spacing w:after="0"/>
        <w:jc w:val="right"/>
        <w:rPr>
          <w:rFonts w:ascii="Times New Roman" w:hAnsi="Times New Roman"/>
          <w:color w:val="FF0000"/>
          <w:sz w:val="24"/>
          <w:szCs w:val="24"/>
          <w:lang w:eastAsia="ar-SA"/>
        </w:rPr>
      </w:pPr>
    </w:p>
    <w:p w:rsidR="000032D1" w:rsidRPr="005C21C4" w:rsidRDefault="000032D1" w:rsidP="00A75E14">
      <w:pPr>
        <w:suppressAutoHyphens/>
        <w:spacing w:after="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0032D1" w:rsidRPr="005C21C4" w:rsidRDefault="000032D1" w:rsidP="009774B5">
      <w:pPr>
        <w:suppressAutoHyphens/>
        <w:spacing w:after="0"/>
        <w:ind w:left="2832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>……………………………………...…………..</w:t>
      </w:r>
      <w:r>
        <w:rPr>
          <w:rFonts w:ascii="Times New Roman" w:hAnsi="Times New Roman"/>
          <w:sz w:val="24"/>
          <w:szCs w:val="24"/>
          <w:lang w:eastAsia="ar-SA"/>
        </w:rPr>
        <w:t>...........................</w:t>
      </w:r>
    </w:p>
    <w:p w:rsidR="000032D1" w:rsidRPr="005C21C4" w:rsidRDefault="000032D1" w:rsidP="009774B5">
      <w:pPr>
        <w:suppressAutoHyphens/>
        <w:spacing w:after="0"/>
        <w:ind w:left="3540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5C21C4">
        <w:rPr>
          <w:rFonts w:ascii="Times New Roman" w:hAnsi="Times New Roman"/>
          <w:i/>
          <w:sz w:val="24"/>
          <w:szCs w:val="24"/>
          <w:lang w:eastAsia="ar-SA"/>
        </w:rPr>
        <w:t>(podpis upoważnionego przedstawiciela Wykonawcy)</w:t>
      </w:r>
    </w:p>
    <w:p w:rsidR="000032D1" w:rsidRDefault="000032D1" w:rsidP="00D373F5">
      <w:pPr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032D1" w:rsidRPr="005C21C4" w:rsidRDefault="000032D1" w:rsidP="00EA7709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>W załączeniu dowody potwierdz</w:t>
      </w:r>
      <w:r>
        <w:rPr>
          <w:rFonts w:ascii="Times New Roman" w:hAnsi="Times New Roman"/>
          <w:sz w:val="24"/>
          <w:szCs w:val="24"/>
          <w:lang w:eastAsia="ar-SA"/>
        </w:rPr>
        <w:t>a</w:t>
      </w:r>
      <w:r w:rsidRPr="005C21C4">
        <w:rPr>
          <w:rFonts w:ascii="Times New Roman" w:hAnsi="Times New Roman"/>
          <w:sz w:val="24"/>
          <w:szCs w:val="24"/>
          <w:lang w:eastAsia="ar-SA"/>
        </w:rPr>
        <w:t>jące, że ww. roboty wykonane zostały w sposób należyty.</w:t>
      </w:r>
    </w:p>
    <w:p w:rsidR="000032D1" w:rsidRPr="005C21C4" w:rsidRDefault="000032D1" w:rsidP="00EA7709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0032D1" w:rsidRPr="005C21C4" w:rsidSect="00E8183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2D1" w:rsidRDefault="000032D1" w:rsidP="00C31B29">
      <w:pPr>
        <w:spacing w:after="0" w:line="240" w:lineRule="auto"/>
      </w:pPr>
      <w:r>
        <w:separator/>
      </w:r>
    </w:p>
  </w:endnote>
  <w:endnote w:type="continuationSeparator" w:id="0">
    <w:p w:rsidR="000032D1" w:rsidRDefault="000032D1" w:rsidP="00C31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2D1" w:rsidRDefault="000032D1" w:rsidP="00C31B29">
      <w:pPr>
        <w:spacing w:after="0" w:line="240" w:lineRule="auto"/>
      </w:pPr>
      <w:r>
        <w:separator/>
      </w:r>
    </w:p>
  </w:footnote>
  <w:footnote w:type="continuationSeparator" w:id="0">
    <w:p w:rsidR="000032D1" w:rsidRDefault="000032D1" w:rsidP="00C31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2D1" w:rsidRDefault="000032D1" w:rsidP="004E4430">
    <w:pPr>
      <w:pStyle w:val="Header"/>
      <w:jc w:val="center"/>
      <w:rPr>
        <w:noProof/>
        <w:color w:val="0000FF"/>
        <w:sz w:val="24"/>
        <w:szCs w:val="24"/>
      </w:rPr>
    </w:pPr>
    <w:hyperlink r:id="rId1" w:history="1">
      <w:r w:rsidRPr="005E3EAE">
        <w:rPr>
          <w:rFonts w:ascii="Times New Roman" w:hAnsi="Times New Roman"/>
          <w:noProof/>
          <w:color w:val="0000FF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330067159" o:spid="_x0000_i1026" type="#_x0000_t75" href="https://suchan.pl/pliki/suchan/obrazy/image-202310051241" style="width:132pt;height:46.5pt;visibility:visible" o:button="t">
            <v:fill o:detectmouseclick="t"/>
            <v:imagedata r:id="rId2" o:title=""/>
          </v:shape>
        </w:pict>
      </w:r>
    </w:hyperlink>
    <w:r>
      <w:rPr>
        <w:noProof/>
        <w:color w:val="0000FF"/>
        <w:sz w:val="24"/>
        <w:szCs w:val="24"/>
      </w:rPr>
      <w:t xml:space="preserve">                </w:t>
    </w:r>
  </w:p>
  <w:p w:rsidR="000032D1" w:rsidRDefault="000032D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5DF6"/>
    <w:rsid w:val="000032D1"/>
    <w:rsid w:val="00085DC6"/>
    <w:rsid w:val="00085DF6"/>
    <w:rsid w:val="000C43E5"/>
    <w:rsid w:val="00120ED6"/>
    <w:rsid w:val="001563E4"/>
    <w:rsid w:val="001F630F"/>
    <w:rsid w:val="00251594"/>
    <w:rsid w:val="002F2A62"/>
    <w:rsid w:val="0038448D"/>
    <w:rsid w:val="003A7361"/>
    <w:rsid w:val="003E7221"/>
    <w:rsid w:val="0049749C"/>
    <w:rsid w:val="004E16C8"/>
    <w:rsid w:val="004E4430"/>
    <w:rsid w:val="005C21C4"/>
    <w:rsid w:val="005D4D6A"/>
    <w:rsid w:val="005E3EAE"/>
    <w:rsid w:val="00641E27"/>
    <w:rsid w:val="006718BC"/>
    <w:rsid w:val="006C429B"/>
    <w:rsid w:val="0072642F"/>
    <w:rsid w:val="007310D4"/>
    <w:rsid w:val="0074018B"/>
    <w:rsid w:val="007556F4"/>
    <w:rsid w:val="00761C3A"/>
    <w:rsid w:val="007D746B"/>
    <w:rsid w:val="00816983"/>
    <w:rsid w:val="00884229"/>
    <w:rsid w:val="00922DFF"/>
    <w:rsid w:val="009774B5"/>
    <w:rsid w:val="009F676E"/>
    <w:rsid w:val="00A00321"/>
    <w:rsid w:val="00A13C22"/>
    <w:rsid w:val="00A404A4"/>
    <w:rsid w:val="00A75E14"/>
    <w:rsid w:val="00A9186A"/>
    <w:rsid w:val="00B470AB"/>
    <w:rsid w:val="00BA2240"/>
    <w:rsid w:val="00BB2943"/>
    <w:rsid w:val="00BB44CD"/>
    <w:rsid w:val="00BC2573"/>
    <w:rsid w:val="00BF2974"/>
    <w:rsid w:val="00BF7229"/>
    <w:rsid w:val="00C31B29"/>
    <w:rsid w:val="00C41AA1"/>
    <w:rsid w:val="00C46D6C"/>
    <w:rsid w:val="00C75842"/>
    <w:rsid w:val="00CA35D7"/>
    <w:rsid w:val="00CE7051"/>
    <w:rsid w:val="00CF3B71"/>
    <w:rsid w:val="00D00CD6"/>
    <w:rsid w:val="00D10FF5"/>
    <w:rsid w:val="00D25933"/>
    <w:rsid w:val="00D373F5"/>
    <w:rsid w:val="00DE745E"/>
    <w:rsid w:val="00E07C26"/>
    <w:rsid w:val="00E37AEA"/>
    <w:rsid w:val="00E8183E"/>
    <w:rsid w:val="00E84D1F"/>
    <w:rsid w:val="00EA7709"/>
    <w:rsid w:val="00EB5DD2"/>
    <w:rsid w:val="00F071EA"/>
    <w:rsid w:val="00F53BD9"/>
    <w:rsid w:val="00FF4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EA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3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31B29"/>
    <w:rPr>
      <w:rFonts w:eastAsia="Times New Roman" w:cs="Times New Roman"/>
      <w:lang w:eastAsia="pl-PL"/>
    </w:rPr>
  </w:style>
  <w:style w:type="paragraph" w:styleId="Footer">
    <w:name w:val="footer"/>
    <w:basedOn w:val="Normal"/>
    <w:link w:val="FooterChar"/>
    <w:uiPriority w:val="99"/>
    <w:rsid w:val="00C3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31B29"/>
    <w:rPr>
      <w:rFonts w:eastAsia="Times New Roman" w:cs="Times New Roman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3A7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7361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47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suchan.pl/pliki/suchan/obrazy/image-20231005124138-1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157</Words>
  <Characters>948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 nr 2 </dc:title>
  <dc:subject/>
  <dc:creator>Kasia</dc:creator>
  <cp:keywords/>
  <dc:description/>
  <cp:lastModifiedBy>ksam</cp:lastModifiedBy>
  <cp:revision>5</cp:revision>
  <dcterms:created xsi:type="dcterms:W3CDTF">2024-03-22T11:28:00Z</dcterms:created>
  <dcterms:modified xsi:type="dcterms:W3CDTF">2024-10-02T07:26:00Z</dcterms:modified>
</cp:coreProperties>
</file>